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Freiherr-vom-Stein-Gymnasium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